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C884A" w14:textId="77777777" w:rsidR="009B7CD3" w:rsidRPr="00DE10B7" w:rsidRDefault="009B7CD3" w:rsidP="009B7CD3">
      <w:pPr>
        <w:rPr>
          <w:rStyle w:val="Tittelikkeiinnholdfortegnelse"/>
        </w:rPr>
      </w:pPr>
      <w:r w:rsidRPr="00DE10B7">
        <w:rPr>
          <w:rStyle w:val="Tittelikkeiinnholdfortegnelse"/>
        </w:rPr>
        <w:t xml:space="preserve">Anskaffelse 36/377 Sykesignalanlegg ved </w:t>
      </w:r>
      <w:proofErr w:type="spellStart"/>
      <w:r w:rsidRPr="00DE10B7">
        <w:rPr>
          <w:rStyle w:val="Tittelikkeiinnholdfortegnelse"/>
        </w:rPr>
        <w:t>Skyrud</w:t>
      </w:r>
      <w:proofErr w:type="spellEnd"/>
      <w:r w:rsidRPr="00DE10B7">
        <w:rPr>
          <w:rStyle w:val="Tittelikkeiinnholdfortegnelse"/>
        </w:rPr>
        <w:t xml:space="preserve"> demenssenter i Kongsvinger - 2026</w:t>
      </w:r>
    </w:p>
    <w:p w14:paraId="5385586C" w14:textId="77777777" w:rsidR="009B7CD3" w:rsidRPr="00C62042" w:rsidRDefault="009B7CD3" w:rsidP="009B7CD3">
      <w:pPr>
        <w:rPr>
          <w:rStyle w:val="Tittelikkeiinnholdfortegnelse"/>
        </w:rPr>
      </w:pPr>
      <w:r w:rsidRPr="00DE10B7">
        <w:rPr>
          <w:rStyle w:val="Tittelikkeiinnholdfortegnelse"/>
        </w:rPr>
        <w:t>Vedlegg 6 – Svarskjema erfaring</w:t>
      </w:r>
    </w:p>
    <w:p w14:paraId="3D9E0366" w14:textId="77777777" w:rsidR="009B7CD3" w:rsidRPr="00F131C5" w:rsidRDefault="009B7CD3" w:rsidP="009B7CD3">
      <w:pPr>
        <w:rPr>
          <w:b/>
        </w:rPr>
      </w:pPr>
      <w:r w:rsidRPr="00F131C5">
        <w:rPr>
          <w:b/>
        </w:rPr>
        <w:t>Kunde 1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7074"/>
      </w:tblGrid>
      <w:tr w:rsidR="009B7CD3" w:rsidRPr="00AC6FC6" w14:paraId="2800CF42" w14:textId="77777777" w:rsidTr="00A420D8">
        <w:trPr>
          <w:trHeight w:val="425"/>
        </w:trPr>
        <w:tc>
          <w:tcPr>
            <w:tcW w:w="1980" w:type="dxa"/>
          </w:tcPr>
          <w:p w14:paraId="71F52390" w14:textId="77777777" w:rsidR="009B7CD3" w:rsidRPr="00AC6FC6" w:rsidRDefault="009B7CD3" w:rsidP="00A420D8">
            <w:r w:rsidRPr="00AC6FC6">
              <w:t>Firmanavn:</w:t>
            </w:r>
          </w:p>
        </w:tc>
        <w:tc>
          <w:tcPr>
            <w:tcW w:w="7074" w:type="dxa"/>
          </w:tcPr>
          <w:p w14:paraId="64623E67" w14:textId="77777777" w:rsidR="009B7CD3" w:rsidRPr="00AC6FC6" w:rsidRDefault="009B7CD3" w:rsidP="00A420D8"/>
        </w:tc>
      </w:tr>
      <w:tr w:rsidR="009B7CD3" w:rsidRPr="00AC6FC6" w14:paraId="2B82D7E4" w14:textId="77777777" w:rsidTr="00A420D8">
        <w:trPr>
          <w:trHeight w:val="425"/>
        </w:trPr>
        <w:tc>
          <w:tcPr>
            <w:tcW w:w="1980" w:type="dxa"/>
          </w:tcPr>
          <w:p w14:paraId="421BE8A6" w14:textId="77777777" w:rsidR="009B7CD3" w:rsidRPr="00AC6FC6" w:rsidRDefault="009B7CD3" w:rsidP="00A420D8">
            <w:r>
              <w:t>Kontaktperson:</w:t>
            </w:r>
          </w:p>
        </w:tc>
        <w:tc>
          <w:tcPr>
            <w:tcW w:w="7074" w:type="dxa"/>
          </w:tcPr>
          <w:p w14:paraId="43B901B2" w14:textId="77777777" w:rsidR="009B7CD3" w:rsidRPr="00AC6FC6" w:rsidRDefault="009B7CD3" w:rsidP="00A420D8"/>
        </w:tc>
      </w:tr>
      <w:tr w:rsidR="009B7CD3" w:rsidRPr="00AC6FC6" w14:paraId="14F68BD3" w14:textId="77777777" w:rsidTr="00A420D8">
        <w:trPr>
          <w:trHeight w:val="425"/>
        </w:trPr>
        <w:tc>
          <w:tcPr>
            <w:tcW w:w="1980" w:type="dxa"/>
          </w:tcPr>
          <w:p w14:paraId="55A11194" w14:textId="77777777" w:rsidR="009B7CD3" w:rsidRDefault="009B7CD3" w:rsidP="00A420D8">
            <w:r>
              <w:t>Telefon,</w:t>
            </w:r>
          </w:p>
          <w:p w14:paraId="1F2C4D1C" w14:textId="77777777" w:rsidR="009B7CD3" w:rsidRDefault="009B7CD3" w:rsidP="00A420D8">
            <w:r>
              <w:t>e-postadresse:</w:t>
            </w:r>
          </w:p>
        </w:tc>
        <w:tc>
          <w:tcPr>
            <w:tcW w:w="7074" w:type="dxa"/>
          </w:tcPr>
          <w:p w14:paraId="0196E5B2" w14:textId="77777777" w:rsidR="009B7CD3" w:rsidRPr="00AC6FC6" w:rsidRDefault="009B7CD3" w:rsidP="00A420D8"/>
        </w:tc>
      </w:tr>
      <w:tr w:rsidR="009B7CD3" w:rsidRPr="00AC6FC6" w14:paraId="489D2F05" w14:textId="77777777" w:rsidTr="00A420D8">
        <w:trPr>
          <w:trHeight w:val="425"/>
        </w:trPr>
        <w:tc>
          <w:tcPr>
            <w:tcW w:w="1980" w:type="dxa"/>
          </w:tcPr>
          <w:p w14:paraId="515ECCEF" w14:textId="77777777" w:rsidR="009B7CD3" w:rsidRDefault="009B7CD3" w:rsidP="00A420D8">
            <w:r>
              <w:t>Leveransens verdi:</w:t>
            </w:r>
          </w:p>
        </w:tc>
        <w:tc>
          <w:tcPr>
            <w:tcW w:w="7074" w:type="dxa"/>
          </w:tcPr>
          <w:p w14:paraId="3CE8C368" w14:textId="77777777" w:rsidR="009B7CD3" w:rsidRPr="00AC6FC6" w:rsidRDefault="009B7CD3" w:rsidP="00A420D8"/>
        </w:tc>
      </w:tr>
      <w:tr w:rsidR="009B7CD3" w:rsidRPr="00AC6FC6" w14:paraId="3A9224D6" w14:textId="77777777" w:rsidTr="00A420D8">
        <w:trPr>
          <w:trHeight w:val="425"/>
        </w:trPr>
        <w:tc>
          <w:tcPr>
            <w:tcW w:w="1980" w:type="dxa"/>
          </w:tcPr>
          <w:p w14:paraId="51219C2C" w14:textId="77777777" w:rsidR="009B7CD3" w:rsidRDefault="009B7CD3" w:rsidP="00A420D8">
            <w:r>
              <w:t>Tidspunkt for leveranse:</w:t>
            </w:r>
          </w:p>
        </w:tc>
        <w:tc>
          <w:tcPr>
            <w:tcW w:w="7074" w:type="dxa"/>
          </w:tcPr>
          <w:p w14:paraId="11711728" w14:textId="77777777" w:rsidR="009B7CD3" w:rsidRPr="00AC6FC6" w:rsidRDefault="009B7CD3" w:rsidP="00A420D8"/>
        </w:tc>
      </w:tr>
      <w:tr w:rsidR="009B7CD3" w:rsidRPr="00AC6FC6" w14:paraId="7EA2AD1E" w14:textId="77777777" w:rsidTr="00A420D8">
        <w:trPr>
          <w:trHeight w:val="425"/>
        </w:trPr>
        <w:tc>
          <w:tcPr>
            <w:tcW w:w="1980" w:type="dxa"/>
          </w:tcPr>
          <w:p w14:paraId="139BEE47" w14:textId="77777777" w:rsidR="009B7CD3" w:rsidRDefault="009B7CD3" w:rsidP="00A420D8">
            <w:r>
              <w:t>Offentlig eller privat kunde:</w:t>
            </w:r>
          </w:p>
        </w:tc>
        <w:tc>
          <w:tcPr>
            <w:tcW w:w="7074" w:type="dxa"/>
          </w:tcPr>
          <w:p w14:paraId="6010C6AC" w14:textId="77777777" w:rsidR="009B7CD3" w:rsidRPr="00AC6FC6" w:rsidRDefault="009B7CD3" w:rsidP="00A420D8"/>
        </w:tc>
      </w:tr>
      <w:tr w:rsidR="009B7CD3" w:rsidRPr="00AC6FC6" w14:paraId="4C7B7E6E" w14:textId="77777777" w:rsidTr="00A420D8">
        <w:trPr>
          <w:trHeight w:val="425"/>
        </w:trPr>
        <w:tc>
          <w:tcPr>
            <w:tcW w:w="1980" w:type="dxa"/>
          </w:tcPr>
          <w:p w14:paraId="41D842AC" w14:textId="77777777" w:rsidR="009B7CD3" w:rsidRDefault="009B7CD3" w:rsidP="00A420D8">
            <w:r>
              <w:t xml:space="preserve">Beskrivelse av leveransen: </w:t>
            </w:r>
          </w:p>
        </w:tc>
        <w:tc>
          <w:tcPr>
            <w:tcW w:w="7074" w:type="dxa"/>
          </w:tcPr>
          <w:p w14:paraId="2082942E" w14:textId="77777777" w:rsidR="009B7CD3" w:rsidRPr="00AC6FC6" w:rsidRDefault="009B7CD3" w:rsidP="00A420D8"/>
        </w:tc>
      </w:tr>
    </w:tbl>
    <w:p w14:paraId="38AE1402" w14:textId="77777777" w:rsidR="009B7CD3" w:rsidRDefault="009B7CD3" w:rsidP="009B7CD3"/>
    <w:p w14:paraId="09426699" w14:textId="77777777" w:rsidR="009B7CD3" w:rsidRPr="00F131C5" w:rsidRDefault="009B7CD3" w:rsidP="009B7CD3">
      <w:pPr>
        <w:rPr>
          <w:b/>
        </w:rPr>
      </w:pPr>
      <w:r w:rsidRPr="00F131C5">
        <w:rPr>
          <w:b/>
        </w:rPr>
        <w:t>Kunde 2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7074"/>
      </w:tblGrid>
      <w:tr w:rsidR="009B7CD3" w:rsidRPr="00AC6FC6" w14:paraId="5A70FDAF" w14:textId="77777777" w:rsidTr="00A420D8">
        <w:trPr>
          <w:trHeight w:val="425"/>
        </w:trPr>
        <w:tc>
          <w:tcPr>
            <w:tcW w:w="1980" w:type="dxa"/>
          </w:tcPr>
          <w:p w14:paraId="5366B533" w14:textId="77777777" w:rsidR="009B7CD3" w:rsidRPr="00AC6FC6" w:rsidRDefault="009B7CD3" w:rsidP="00A420D8">
            <w:r w:rsidRPr="00AC6FC6">
              <w:t>Firmanavn:</w:t>
            </w:r>
          </w:p>
        </w:tc>
        <w:tc>
          <w:tcPr>
            <w:tcW w:w="7074" w:type="dxa"/>
          </w:tcPr>
          <w:p w14:paraId="26425985" w14:textId="77777777" w:rsidR="009B7CD3" w:rsidRPr="00AC6FC6" w:rsidRDefault="009B7CD3" w:rsidP="00A420D8"/>
        </w:tc>
      </w:tr>
      <w:tr w:rsidR="009B7CD3" w:rsidRPr="00AC6FC6" w14:paraId="77EE7837" w14:textId="77777777" w:rsidTr="00A420D8">
        <w:trPr>
          <w:trHeight w:val="425"/>
        </w:trPr>
        <w:tc>
          <w:tcPr>
            <w:tcW w:w="1980" w:type="dxa"/>
          </w:tcPr>
          <w:p w14:paraId="3BC10F85" w14:textId="77777777" w:rsidR="009B7CD3" w:rsidRPr="00AC6FC6" w:rsidRDefault="009B7CD3" w:rsidP="00A420D8">
            <w:r>
              <w:t>Kontaktperson:</w:t>
            </w:r>
          </w:p>
        </w:tc>
        <w:tc>
          <w:tcPr>
            <w:tcW w:w="7074" w:type="dxa"/>
          </w:tcPr>
          <w:p w14:paraId="787D3F33" w14:textId="77777777" w:rsidR="009B7CD3" w:rsidRPr="00AC6FC6" w:rsidRDefault="009B7CD3" w:rsidP="00A420D8"/>
        </w:tc>
      </w:tr>
      <w:tr w:rsidR="009B7CD3" w:rsidRPr="00AC6FC6" w14:paraId="71C59FDF" w14:textId="77777777" w:rsidTr="00A420D8">
        <w:trPr>
          <w:trHeight w:val="425"/>
        </w:trPr>
        <w:tc>
          <w:tcPr>
            <w:tcW w:w="1980" w:type="dxa"/>
          </w:tcPr>
          <w:p w14:paraId="1286DD61" w14:textId="77777777" w:rsidR="009B7CD3" w:rsidRDefault="009B7CD3" w:rsidP="00A420D8">
            <w:r>
              <w:t>Telefon,</w:t>
            </w:r>
          </w:p>
          <w:p w14:paraId="5AE78E68" w14:textId="77777777" w:rsidR="009B7CD3" w:rsidRDefault="009B7CD3" w:rsidP="00A420D8">
            <w:r>
              <w:t>e-postadresse:</w:t>
            </w:r>
          </w:p>
        </w:tc>
        <w:tc>
          <w:tcPr>
            <w:tcW w:w="7074" w:type="dxa"/>
          </w:tcPr>
          <w:p w14:paraId="004F0028" w14:textId="77777777" w:rsidR="009B7CD3" w:rsidRPr="00AC6FC6" w:rsidRDefault="009B7CD3" w:rsidP="00A420D8"/>
        </w:tc>
      </w:tr>
      <w:tr w:rsidR="009B7CD3" w:rsidRPr="00AC6FC6" w14:paraId="35C55BBD" w14:textId="77777777" w:rsidTr="00A420D8">
        <w:trPr>
          <w:trHeight w:val="425"/>
        </w:trPr>
        <w:tc>
          <w:tcPr>
            <w:tcW w:w="1980" w:type="dxa"/>
          </w:tcPr>
          <w:p w14:paraId="459327B2" w14:textId="77777777" w:rsidR="009B7CD3" w:rsidRDefault="009B7CD3" w:rsidP="00A420D8">
            <w:r>
              <w:t>Leveransens verdi:</w:t>
            </w:r>
          </w:p>
        </w:tc>
        <w:tc>
          <w:tcPr>
            <w:tcW w:w="7074" w:type="dxa"/>
          </w:tcPr>
          <w:p w14:paraId="3966BF4A" w14:textId="77777777" w:rsidR="009B7CD3" w:rsidRPr="00AC6FC6" w:rsidRDefault="009B7CD3" w:rsidP="00A420D8"/>
        </w:tc>
      </w:tr>
      <w:tr w:rsidR="009B7CD3" w:rsidRPr="00AC6FC6" w14:paraId="1AD0EBE9" w14:textId="77777777" w:rsidTr="00A420D8">
        <w:trPr>
          <w:trHeight w:val="425"/>
        </w:trPr>
        <w:tc>
          <w:tcPr>
            <w:tcW w:w="1980" w:type="dxa"/>
          </w:tcPr>
          <w:p w14:paraId="6F5D440A" w14:textId="77777777" w:rsidR="009B7CD3" w:rsidRDefault="009B7CD3" w:rsidP="00A420D8">
            <w:r>
              <w:lastRenderedPageBreak/>
              <w:t>Tidspunkt for leveranse:</w:t>
            </w:r>
          </w:p>
        </w:tc>
        <w:tc>
          <w:tcPr>
            <w:tcW w:w="7074" w:type="dxa"/>
          </w:tcPr>
          <w:p w14:paraId="6808206D" w14:textId="77777777" w:rsidR="009B7CD3" w:rsidRPr="00AC6FC6" w:rsidRDefault="009B7CD3" w:rsidP="00A420D8"/>
        </w:tc>
      </w:tr>
      <w:tr w:rsidR="009B7CD3" w:rsidRPr="00AC6FC6" w14:paraId="1CE7D5D7" w14:textId="77777777" w:rsidTr="00A420D8">
        <w:trPr>
          <w:trHeight w:val="425"/>
        </w:trPr>
        <w:tc>
          <w:tcPr>
            <w:tcW w:w="1980" w:type="dxa"/>
          </w:tcPr>
          <w:p w14:paraId="5BF71C37" w14:textId="77777777" w:rsidR="009B7CD3" w:rsidRDefault="009B7CD3" w:rsidP="00A420D8">
            <w:r>
              <w:t>Offentlig eller privat kunde:</w:t>
            </w:r>
          </w:p>
        </w:tc>
        <w:tc>
          <w:tcPr>
            <w:tcW w:w="7074" w:type="dxa"/>
          </w:tcPr>
          <w:p w14:paraId="32024A44" w14:textId="77777777" w:rsidR="009B7CD3" w:rsidRPr="00AC6FC6" w:rsidRDefault="009B7CD3" w:rsidP="00A420D8"/>
        </w:tc>
      </w:tr>
      <w:tr w:rsidR="009B7CD3" w:rsidRPr="00AC6FC6" w14:paraId="2ABF84E1" w14:textId="77777777" w:rsidTr="00A420D8">
        <w:trPr>
          <w:trHeight w:val="425"/>
        </w:trPr>
        <w:tc>
          <w:tcPr>
            <w:tcW w:w="1980" w:type="dxa"/>
          </w:tcPr>
          <w:p w14:paraId="0503695C" w14:textId="77777777" w:rsidR="009B7CD3" w:rsidRDefault="009B7CD3" w:rsidP="00A420D8">
            <w:r>
              <w:t xml:space="preserve">Beskrivelse av leveransen: </w:t>
            </w:r>
          </w:p>
        </w:tc>
        <w:tc>
          <w:tcPr>
            <w:tcW w:w="7074" w:type="dxa"/>
          </w:tcPr>
          <w:p w14:paraId="6EED9023" w14:textId="77777777" w:rsidR="009B7CD3" w:rsidRPr="00AC6FC6" w:rsidRDefault="009B7CD3" w:rsidP="00A420D8"/>
        </w:tc>
      </w:tr>
    </w:tbl>
    <w:p w14:paraId="10597073" w14:textId="77777777" w:rsidR="009B7CD3" w:rsidRDefault="009B7CD3" w:rsidP="009B7CD3">
      <w:pPr>
        <w:rPr>
          <w:rFonts w:cs="Arial"/>
          <w:sz w:val="24"/>
        </w:rPr>
      </w:pPr>
    </w:p>
    <w:p w14:paraId="523BB4E8" w14:textId="77777777" w:rsidR="009B7CD3" w:rsidRPr="00F131C5" w:rsidRDefault="009B7CD3" w:rsidP="009B7CD3">
      <w:pPr>
        <w:rPr>
          <w:b/>
        </w:rPr>
      </w:pPr>
      <w:r w:rsidRPr="00F131C5">
        <w:rPr>
          <w:b/>
        </w:rPr>
        <w:t>Kunde 3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7074"/>
      </w:tblGrid>
      <w:tr w:rsidR="009B7CD3" w:rsidRPr="00AC6FC6" w14:paraId="0D7BAA79" w14:textId="77777777" w:rsidTr="00A420D8">
        <w:trPr>
          <w:trHeight w:val="425"/>
        </w:trPr>
        <w:tc>
          <w:tcPr>
            <w:tcW w:w="1980" w:type="dxa"/>
          </w:tcPr>
          <w:p w14:paraId="57980CE9" w14:textId="77777777" w:rsidR="009B7CD3" w:rsidRPr="00AC6FC6" w:rsidRDefault="009B7CD3" w:rsidP="00A420D8">
            <w:r w:rsidRPr="00AC6FC6">
              <w:t>Firmanavn:</w:t>
            </w:r>
          </w:p>
        </w:tc>
        <w:tc>
          <w:tcPr>
            <w:tcW w:w="7074" w:type="dxa"/>
          </w:tcPr>
          <w:p w14:paraId="7F341E4F" w14:textId="77777777" w:rsidR="009B7CD3" w:rsidRPr="00AC6FC6" w:rsidRDefault="009B7CD3" w:rsidP="00A420D8"/>
        </w:tc>
      </w:tr>
      <w:tr w:rsidR="009B7CD3" w:rsidRPr="00AC6FC6" w14:paraId="0E82BC20" w14:textId="77777777" w:rsidTr="00A420D8">
        <w:trPr>
          <w:trHeight w:val="425"/>
        </w:trPr>
        <w:tc>
          <w:tcPr>
            <w:tcW w:w="1980" w:type="dxa"/>
          </w:tcPr>
          <w:p w14:paraId="5C479B7A" w14:textId="77777777" w:rsidR="009B7CD3" w:rsidRPr="00AC6FC6" w:rsidRDefault="009B7CD3" w:rsidP="00A420D8">
            <w:r>
              <w:t>Kontaktperson:</w:t>
            </w:r>
          </w:p>
        </w:tc>
        <w:tc>
          <w:tcPr>
            <w:tcW w:w="7074" w:type="dxa"/>
          </w:tcPr>
          <w:p w14:paraId="42248803" w14:textId="77777777" w:rsidR="009B7CD3" w:rsidRPr="00AC6FC6" w:rsidRDefault="009B7CD3" w:rsidP="00A420D8"/>
        </w:tc>
      </w:tr>
      <w:tr w:rsidR="009B7CD3" w:rsidRPr="00AC6FC6" w14:paraId="70E68A6C" w14:textId="77777777" w:rsidTr="00A420D8">
        <w:trPr>
          <w:trHeight w:val="425"/>
        </w:trPr>
        <w:tc>
          <w:tcPr>
            <w:tcW w:w="1980" w:type="dxa"/>
          </w:tcPr>
          <w:p w14:paraId="4877D3B8" w14:textId="77777777" w:rsidR="009B7CD3" w:rsidRDefault="009B7CD3" w:rsidP="00A420D8">
            <w:r>
              <w:t>Telefon,</w:t>
            </w:r>
          </w:p>
          <w:p w14:paraId="3802073F" w14:textId="77777777" w:rsidR="009B7CD3" w:rsidRDefault="009B7CD3" w:rsidP="00A420D8">
            <w:r>
              <w:t>e-postadresse:</w:t>
            </w:r>
          </w:p>
        </w:tc>
        <w:tc>
          <w:tcPr>
            <w:tcW w:w="7074" w:type="dxa"/>
          </w:tcPr>
          <w:p w14:paraId="40DCC7B7" w14:textId="77777777" w:rsidR="009B7CD3" w:rsidRPr="00AC6FC6" w:rsidRDefault="009B7CD3" w:rsidP="00A420D8"/>
        </w:tc>
      </w:tr>
      <w:tr w:rsidR="009B7CD3" w:rsidRPr="00AC6FC6" w14:paraId="1B650F4B" w14:textId="77777777" w:rsidTr="00A420D8">
        <w:trPr>
          <w:trHeight w:val="425"/>
        </w:trPr>
        <w:tc>
          <w:tcPr>
            <w:tcW w:w="1980" w:type="dxa"/>
          </w:tcPr>
          <w:p w14:paraId="5759545C" w14:textId="77777777" w:rsidR="009B7CD3" w:rsidRDefault="009B7CD3" w:rsidP="00A420D8">
            <w:r>
              <w:t>Leveransens verdi:</w:t>
            </w:r>
          </w:p>
        </w:tc>
        <w:tc>
          <w:tcPr>
            <w:tcW w:w="7074" w:type="dxa"/>
          </w:tcPr>
          <w:p w14:paraId="19062278" w14:textId="77777777" w:rsidR="009B7CD3" w:rsidRPr="00AC6FC6" w:rsidRDefault="009B7CD3" w:rsidP="00A420D8"/>
        </w:tc>
      </w:tr>
      <w:tr w:rsidR="009B7CD3" w:rsidRPr="00AC6FC6" w14:paraId="31D079C8" w14:textId="77777777" w:rsidTr="00A420D8">
        <w:trPr>
          <w:trHeight w:val="425"/>
        </w:trPr>
        <w:tc>
          <w:tcPr>
            <w:tcW w:w="1980" w:type="dxa"/>
          </w:tcPr>
          <w:p w14:paraId="0F085E7B" w14:textId="77777777" w:rsidR="009B7CD3" w:rsidRDefault="009B7CD3" w:rsidP="00A420D8">
            <w:r>
              <w:t>Tidspunkt for leveranse:</w:t>
            </w:r>
          </w:p>
        </w:tc>
        <w:tc>
          <w:tcPr>
            <w:tcW w:w="7074" w:type="dxa"/>
          </w:tcPr>
          <w:p w14:paraId="4F1D4AEE" w14:textId="77777777" w:rsidR="009B7CD3" w:rsidRPr="00AC6FC6" w:rsidRDefault="009B7CD3" w:rsidP="00A420D8"/>
        </w:tc>
      </w:tr>
      <w:tr w:rsidR="009B7CD3" w:rsidRPr="00AC6FC6" w14:paraId="6623D7D2" w14:textId="77777777" w:rsidTr="00A420D8">
        <w:trPr>
          <w:trHeight w:val="425"/>
        </w:trPr>
        <w:tc>
          <w:tcPr>
            <w:tcW w:w="1980" w:type="dxa"/>
          </w:tcPr>
          <w:p w14:paraId="25DCC806" w14:textId="77777777" w:rsidR="009B7CD3" w:rsidRDefault="009B7CD3" w:rsidP="00A420D8">
            <w:r>
              <w:t>Offentlig eller privat kunde:</w:t>
            </w:r>
          </w:p>
        </w:tc>
        <w:tc>
          <w:tcPr>
            <w:tcW w:w="7074" w:type="dxa"/>
          </w:tcPr>
          <w:p w14:paraId="21F243E8" w14:textId="77777777" w:rsidR="009B7CD3" w:rsidRPr="00AC6FC6" w:rsidRDefault="009B7CD3" w:rsidP="00A420D8"/>
        </w:tc>
      </w:tr>
      <w:tr w:rsidR="009B7CD3" w:rsidRPr="00AC6FC6" w14:paraId="5F5FBDEC" w14:textId="77777777" w:rsidTr="00A420D8">
        <w:trPr>
          <w:trHeight w:val="425"/>
        </w:trPr>
        <w:tc>
          <w:tcPr>
            <w:tcW w:w="1980" w:type="dxa"/>
          </w:tcPr>
          <w:p w14:paraId="081B8A81" w14:textId="77777777" w:rsidR="009B7CD3" w:rsidRDefault="009B7CD3" w:rsidP="00A420D8">
            <w:r>
              <w:t xml:space="preserve">Beskrivelse av leveransen: </w:t>
            </w:r>
          </w:p>
        </w:tc>
        <w:tc>
          <w:tcPr>
            <w:tcW w:w="7074" w:type="dxa"/>
          </w:tcPr>
          <w:p w14:paraId="239D29F7" w14:textId="77777777" w:rsidR="009B7CD3" w:rsidRPr="00AC6FC6" w:rsidRDefault="009B7CD3" w:rsidP="00A420D8"/>
        </w:tc>
      </w:tr>
    </w:tbl>
    <w:p w14:paraId="7705F4BA" w14:textId="77777777" w:rsidR="009B7CD3" w:rsidRPr="00E576D5" w:rsidRDefault="009B7CD3" w:rsidP="009B7CD3">
      <w:pPr>
        <w:rPr>
          <w:shd w:val="clear" w:color="auto" w:fill="FFFFFF"/>
        </w:rPr>
      </w:pPr>
    </w:p>
    <w:p w14:paraId="3C3A1305" w14:textId="77777777" w:rsidR="009A2495" w:rsidRPr="009B7CD3" w:rsidRDefault="009A2495" w:rsidP="009B7CD3">
      <w:pPr>
        <w:spacing w:after="0"/>
        <w:rPr>
          <w:rFonts w:cs="Arial"/>
          <w:color w:val="333333"/>
          <w:szCs w:val="22"/>
          <w:shd w:val="clear" w:color="auto" w:fill="FFFFFF"/>
        </w:rPr>
      </w:pPr>
    </w:p>
    <w:p w14:paraId="1AF87246" w14:textId="77777777" w:rsidR="009A2495" w:rsidRPr="00FF7873" w:rsidRDefault="009A2495" w:rsidP="009A2495">
      <w:pPr>
        <w:shd w:val="clear" w:color="auto" w:fill="FFFFFF"/>
        <w:spacing w:before="100" w:beforeAutospacing="1" w:after="100" w:afterAutospacing="1"/>
        <w:rPr>
          <w:rFonts w:ascii="PT Sans" w:hAnsi="PT Sans" w:cs="Arial"/>
          <w:color w:val="000000"/>
          <w:szCs w:val="22"/>
        </w:rPr>
      </w:pPr>
    </w:p>
    <w:p w14:paraId="48449789" w14:textId="77777777" w:rsidR="00CC4576" w:rsidRPr="00FF7873" w:rsidRDefault="00CC4576" w:rsidP="00D91A74">
      <w:pPr>
        <w:spacing w:line="360" w:lineRule="auto"/>
        <w:rPr>
          <w:szCs w:val="22"/>
        </w:rPr>
      </w:pPr>
    </w:p>
    <w:p w14:paraId="0A762DC7" w14:textId="77777777" w:rsidR="00CC4576" w:rsidRPr="00FF7873" w:rsidRDefault="00CC4576" w:rsidP="00D91A74">
      <w:pPr>
        <w:spacing w:line="360" w:lineRule="auto"/>
        <w:rPr>
          <w:szCs w:val="22"/>
        </w:rPr>
      </w:pPr>
    </w:p>
    <w:p w14:paraId="72C6D7F3" w14:textId="77777777" w:rsidR="00A7229C" w:rsidRPr="00FF7873" w:rsidRDefault="00A7229C" w:rsidP="00D91A74">
      <w:pPr>
        <w:spacing w:line="360" w:lineRule="auto"/>
        <w:rPr>
          <w:szCs w:val="22"/>
        </w:rPr>
      </w:pPr>
    </w:p>
    <w:p w14:paraId="51576902" w14:textId="77777777" w:rsidR="00CC4576" w:rsidRPr="00FF7873" w:rsidRDefault="00CC4576" w:rsidP="00D91A74">
      <w:pPr>
        <w:spacing w:line="360" w:lineRule="auto"/>
        <w:rPr>
          <w:szCs w:val="22"/>
        </w:rPr>
      </w:pPr>
    </w:p>
    <w:sectPr w:rsidR="00CC4576" w:rsidRPr="00FF7873" w:rsidSect="00E638AE">
      <w:headerReference w:type="default" r:id="rId11"/>
      <w:headerReference w:type="first" r:id="rId12"/>
      <w:footerReference w:type="first" r:id="rId13"/>
      <w:pgSz w:w="11906" w:h="16838" w:code="9"/>
      <w:pgMar w:top="2517" w:right="1418" w:bottom="198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377C2" w14:textId="77777777" w:rsidR="00FC6E10" w:rsidRDefault="00FC6E10">
      <w:r>
        <w:separator/>
      </w:r>
    </w:p>
  </w:endnote>
  <w:endnote w:type="continuationSeparator" w:id="0">
    <w:p w14:paraId="4187FA06" w14:textId="77777777" w:rsidR="00FC6E10" w:rsidRDefault="00FC6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panose1 w:val="020B05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PT Sans">
    <w:panose1 w:val="020B0503020203020204"/>
    <w:charset w:val="00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9E665" w14:textId="77777777" w:rsidR="00E638AE" w:rsidRDefault="00E638AE">
    <w:pPr>
      <w:pStyle w:val="Bunntekst"/>
    </w:pPr>
    <w:r>
      <w:rPr>
        <w:noProof/>
      </w:rPr>
      <w:drawing>
        <wp:inline distT="0" distB="0" distL="0" distR="0" wp14:anchorId="3ECA0151" wp14:editId="66A15DA2">
          <wp:extent cx="5759450" cy="1371350"/>
          <wp:effectExtent l="0" t="0" r="0" b="0"/>
          <wp:docPr id="5" name="Bilde 5" descr="Snakk med oss på Servicetorget, telefon: 62 87 40 00, åpningstider mandag, tirsdag, torsdag og fredag fra klokken 08.00-15.30 og onsdag klokken 09.00-15.30. Du kan også finne informasjon på www.kongsvinger.kommune.no&#10;&#10;Du kan skrive til oss på Kongsvinger Kommune, postboks 900, 2226 Kongsvinger. &#10;&#10;Du kan sende oss en mail på postmottak@kongsvinger.kommune.no&#10;&#10;Organisasjonsnummeret til kommunen er 944 117 784&#10;&#10;Du kan besøke oss på servicetorget i Rådhusplassen 3. 2212 Kongsvinger. Åpningstider er mandag, tirsdag, torsdag og fredag fra klokken 08.00-15.30 og onsdag klokken 09.00-15.30. Du kan også finne informasjon på www.kongsvinger.kommune.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de 5" descr="Snakk med oss på Servicetorget, telefon: 62 87 40 00, åpningstider mandag, tirsdag, torsdag og fredag fra klokken 08.00-15.30 og onsdag klokken 09.00-15.30. Du kan også finne informasjon på www.kongsvinger.kommune.no&#10;&#10;Du kan skrive til oss på Kongsvinger Kommune, postboks 900, 2226 Kongsvinger. &#10;&#10;Du kan sende oss en mail på postmottak@kongsvinger.kommune.no&#10;&#10;Organisasjonsnummeret til kommunen er 944 117 784&#10;&#10;Du kan besøke oss på servicetorget i Rådhusplassen 3. 2212 Kongsvinger. Åpningstider er mandag, tirsdag, torsdag og fredag fra klokken 08.00-15.30 og onsdag klokken 09.00-15.30. Du kan også finne informasjon på www.kongsvinger.kommune.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1371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D1682" w14:textId="77777777" w:rsidR="00FC6E10" w:rsidRDefault="00FC6E10">
      <w:r>
        <w:separator/>
      </w:r>
    </w:p>
  </w:footnote>
  <w:footnote w:type="continuationSeparator" w:id="0">
    <w:p w14:paraId="7C6F2043" w14:textId="77777777" w:rsidR="00FC6E10" w:rsidRDefault="00FC6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EDA1F" w14:textId="77777777" w:rsidR="00A07048" w:rsidRDefault="00CC4576">
    <w:pPr>
      <w:pStyle w:val="Topptekst"/>
      <w:tabs>
        <w:tab w:val="clear" w:pos="4536"/>
        <w:tab w:val="clear" w:pos="9072"/>
        <w:tab w:val="left" w:pos="4153"/>
      </w:tabs>
      <w:spacing w:after="0"/>
      <w:rPr>
        <w:b/>
      </w:rPr>
    </w:pPr>
    <w:r>
      <w:rPr>
        <w:b/>
        <w:noProof/>
        <w:color w:val="999999"/>
        <w:sz w:val="70"/>
        <w:szCs w:val="56"/>
      </w:rPr>
      <w:drawing>
        <wp:inline distT="0" distB="0" distL="0" distR="0" wp14:anchorId="4359ABB7" wp14:editId="621D5D9A">
          <wp:extent cx="2224724" cy="544530"/>
          <wp:effectExtent l="0" t="0" r="0" b="1905"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yv†pen_horisontal_EP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8453" cy="560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952C1" w14:textId="2F01F9C0" w:rsidR="00A07048" w:rsidRDefault="00CC4576" w:rsidP="00CC4576">
    <w:pPr>
      <w:pStyle w:val="Topptekst"/>
      <w:tabs>
        <w:tab w:val="clear" w:pos="4536"/>
        <w:tab w:val="clear" w:pos="9072"/>
        <w:tab w:val="left" w:pos="7313"/>
      </w:tabs>
      <w:spacing w:after="0"/>
      <w:rPr>
        <w:b/>
        <w:color w:val="999999"/>
        <w:sz w:val="70"/>
        <w:szCs w:val="56"/>
      </w:rPr>
    </w:pPr>
    <w:r>
      <w:rPr>
        <w:b/>
        <w:noProof/>
        <w:color w:val="999999"/>
        <w:sz w:val="70"/>
        <w:szCs w:val="56"/>
      </w:rPr>
      <w:drawing>
        <wp:inline distT="0" distB="0" distL="0" distR="0" wp14:anchorId="1B9CB9C9" wp14:editId="66900984">
          <wp:extent cx="2224724" cy="544530"/>
          <wp:effectExtent l="0" t="0" r="0" b="1905"/>
          <wp:docPr id="1" name="Bilde 1" descr="Kongsvinger Kommune sitt byvåpen med teksten Kongsvinger Kommune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Kongsvinger Kommune sitt byvåpen med teksten Kongsvinger Kommune&#10;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8453" cy="560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C7AE8">
      <w:rPr>
        <w:b/>
        <w:color w:val="999999"/>
        <w:sz w:val="70"/>
        <w:szCs w:val="56"/>
      </w:rPr>
      <w:t xml:space="preserve">         </w:t>
    </w:r>
    <w:r w:rsidR="00C57826">
      <w:rPr>
        <w:b/>
        <w:color w:val="999999"/>
        <w:sz w:val="70"/>
        <w:szCs w:val="56"/>
      </w:rPr>
      <w:t xml:space="preserve"> </w:t>
    </w:r>
    <w:r w:rsidR="001E28F5">
      <w:rPr>
        <w:b/>
        <w:color w:val="999999"/>
        <w:sz w:val="70"/>
        <w:szCs w:val="56"/>
      </w:rPr>
      <w:t xml:space="preserve">   </w:t>
    </w:r>
    <w:r w:rsidR="00A22234">
      <w:rPr>
        <w:b/>
        <w:color w:val="999999"/>
        <w:sz w:val="70"/>
        <w:szCs w:val="56"/>
      </w:rPr>
      <w:t xml:space="preserve">    </w:t>
    </w:r>
  </w:p>
  <w:p w14:paraId="0B48A10A" w14:textId="77777777" w:rsidR="00A07048" w:rsidRDefault="00A07048">
    <w:pPr>
      <w:pStyle w:val="Topptekst"/>
      <w:tabs>
        <w:tab w:val="clear" w:pos="4536"/>
        <w:tab w:val="clear" w:pos="9072"/>
        <w:tab w:val="left" w:pos="4153"/>
      </w:tabs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C0222"/>
    <w:multiLevelType w:val="hybridMultilevel"/>
    <w:tmpl w:val="48682B6E"/>
    <w:lvl w:ilvl="0" w:tplc="590C905A">
      <w:start w:val="3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333333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6697C"/>
    <w:multiLevelType w:val="hybridMultilevel"/>
    <w:tmpl w:val="0FB01D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7F7631"/>
    <w:multiLevelType w:val="multilevel"/>
    <w:tmpl w:val="2ACAF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4B5A46"/>
    <w:multiLevelType w:val="multilevel"/>
    <w:tmpl w:val="FBC45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3D1691"/>
    <w:multiLevelType w:val="multilevel"/>
    <w:tmpl w:val="4F7CDE8C"/>
    <w:lvl w:ilvl="0">
      <w:start w:val="1"/>
      <w:numFmt w:val="bullet"/>
      <w:lvlText w:val="o"/>
      <w:lvlJc w:val="left"/>
      <w:pPr>
        <w:tabs>
          <w:tab w:val="num" w:pos="284"/>
        </w:tabs>
        <w:ind w:left="284" w:hanging="284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A71CF7"/>
    <w:multiLevelType w:val="hybridMultilevel"/>
    <w:tmpl w:val="45A0924E"/>
    <w:lvl w:ilvl="0" w:tplc="A2202EFE">
      <w:start w:val="300"/>
      <w:numFmt w:val="bullet"/>
      <w:lvlText w:val="-"/>
      <w:lvlJc w:val="left"/>
      <w:pPr>
        <w:ind w:left="720" w:hanging="360"/>
      </w:pPr>
      <w:rPr>
        <w:rFonts w:ascii="Source Sans Pro" w:eastAsia="Times New Roman" w:hAnsi="Source Sans Pro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A51AFA"/>
    <w:multiLevelType w:val="hybridMultilevel"/>
    <w:tmpl w:val="CCD0E458"/>
    <w:lvl w:ilvl="0" w:tplc="93D83B72">
      <w:start w:val="3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3233A9"/>
    <w:multiLevelType w:val="multilevel"/>
    <w:tmpl w:val="9664168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B0021D"/>
    <w:multiLevelType w:val="hybridMultilevel"/>
    <w:tmpl w:val="BBC0678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3812496">
    <w:abstractNumId w:val="4"/>
  </w:num>
  <w:num w:numId="2" w16cid:durableId="1577662774">
    <w:abstractNumId w:val="4"/>
  </w:num>
  <w:num w:numId="3" w16cid:durableId="1234436947">
    <w:abstractNumId w:val="4"/>
  </w:num>
  <w:num w:numId="4" w16cid:durableId="1278829004">
    <w:abstractNumId w:val="4"/>
  </w:num>
  <w:num w:numId="5" w16cid:durableId="748040207">
    <w:abstractNumId w:val="7"/>
  </w:num>
  <w:num w:numId="6" w16cid:durableId="1714424385">
    <w:abstractNumId w:val="5"/>
  </w:num>
  <w:num w:numId="7" w16cid:durableId="1813476798">
    <w:abstractNumId w:val="3"/>
  </w:num>
  <w:num w:numId="8" w16cid:durableId="2017149844">
    <w:abstractNumId w:val="0"/>
  </w:num>
  <w:num w:numId="9" w16cid:durableId="993603387">
    <w:abstractNumId w:val="6"/>
  </w:num>
  <w:num w:numId="10" w16cid:durableId="73820191">
    <w:abstractNumId w:val="2"/>
  </w:num>
  <w:num w:numId="11" w16cid:durableId="1869171957">
    <w:abstractNumId w:val="8"/>
  </w:num>
  <w:num w:numId="12" w16cid:durableId="12925119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CD3"/>
    <w:rsid w:val="000C3721"/>
    <w:rsid w:val="001E28F5"/>
    <w:rsid w:val="00473D90"/>
    <w:rsid w:val="004A2744"/>
    <w:rsid w:val="00553357"/>
    <w:rsid w:val="006726CC"/>
    <w:rsid w:val="0069187B"/>
    <w:rsid w:val="00796983"/>
    <w:rsid w:val="007A7AD0"/>
    <w:rsid w:val="007C1916"/>
    <w:rsid w:val="00967D4C"/>
    <w:rsid w:val="00977ECF"/>
    <w:rsid w:val="009A2495"/>
    <w:rsid w:val="009B21E9"/>
    <w:rsid w:val="009B7CD3"/>
    <w:rsid w:val="00A07048"/>
    <w:rsid w:val="00A22234"/>
    <w:rsid w:val="00A7229C"/>
    <w:rsid w:val="00A847C3"/>
    <w:rsid w:val="00B07918"/>
    <w:rsid w:val="00BC77AF"/>
    <w:rsid w:val="00BD102D"/>
    <w:rsid w:val="00C22AD6"/>
    <w:rsid w:val="00C57826"/>
    <w:rsid w:val="00CC4576"/>
    <w:rsid w:val="00D14BDF"/>
    <w:rsid w:val="00D91A74"/>
    <w:rsid w:val="00E638AE"/>
    <w:rsid w:val="00E868E3"/>
    <w:rsid w:val="00EC7AE8"/>
    <w:rsid w:val="00EE2A8A"/>
    <w:rsid w:val="00F559E7"/>
    <w:rsid w:val="00FB0B33"/>
    <w:rsid w:val="00FC6E10"/>
    <w:rsid w:val="00FF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453D59"/>
  <w15:chartTrackingRefBased/>
  <w15:docId w15:val="{AE4D6ED1-8173-4997-9074-59EE69656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CD3"/>
    <w:pPr>
      <w:spacing w:after="240"/>
    </w:pPr>
    <w:rPr>
      <w:rFonts w:ascii="Arial" w:eastAsiaTheme="minorHAnsi" w:hAnsi="Arial" w:cstheme="minorBidi"/>
      <w:sz w:val="22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spacing w:before="240" w:after="60"/>
      <w:outlineLvl w:val="0"/>
    </w:pPr>
    <w:rPr>
      <w:rFonts w:ascii="Verdana" w:eastAsia="Times New Roman" w:hAnsi="Verdana" w:cs="Arial"/>
      <w:b/>
      <w:bCs/>
      <w:kern w:val="32"/>
      <w:sz w:val="24"/>
      <w:szCs w:val="28"/>
      <w:lang w:eastAsia="nb-NO"/>
    </w:rPr>
  </w:style>
  <w:style w:type="paragraph" w:styleId="Overskrift2">
    <w:name w:val="heading 2"/>
    <w:basedOn w:val="Normal"/>
    <w:next w:val="Normal"/>
    <w:qFormat/>
    <w:pPr>
      <w:keepNext/>
      <w:spacing w:before="240" w:after="60"/>
      <w:outlineLvl w:val="1"/>
    </w:pPr>
    <w:rPr>
      <w:rFonts w:ascii="Verdana" w:eastAsia="Times New Roman" w:hAnsi="Verdana" w:cs="Arial"/>
      <w:bCs/>
      <w:iCs/>
      <w:sz w:val="24"/>
      <w:szCs w:val="28"/>
      <w:lang w:eastAsia="nb-NO"/>
    </w:rPr>
  </w:style>
  <w:style w:type="paragraph" w:styleId="Overskrift3">
    <w:name w:val="heading 3"/>
    <w:basedOn w:val="Normal"/>
    <w:next w:val="Normal"/>
    <w:qFormat/>
    <w:pPr>
      <w:spacing w:before="120"/>
      <w:outlineLvl w:val="2"/>
    </w:pPr>
    <w:rPr>
      <w:rFonts w:ascii="Verdana" w:eastAsia="Times New Roman" w:hAnsi="Verdana" w:cs="Times New Roman"/>
      <w:sz w:val="20"/>
      <w:szCs w:val="20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semiHidden/>
    <w:pPr>
      <w:tabs>
        <w:tab w:val="center" w:pos="4536"/>
        <w:tab w:val="right" w:pos="9072"/>
      </w:tabs>
    </w:pPr>
    <w:rPr>
      <w:rFonts w:ascii="Verdana" w:eastAsia="Times New Roman" w:hAnsi="Verdana" w:cs="Times New Roman"/>
      <w:sz w:val="20"/>
      <w:lang w:eastAsia="nb-NO"/>
    </w:rPr>
  </w:style>
  <w:style w:type="paragraph" w:styleId="Bunntekst">
    <w:name w:val="footer"/>
    <w:basedOn w:val="Normal"/>
    <w:semiHidden/>
    <w:pPr>
      <w:tabs>
        <w:tab w:val="center" w:pos="4536"/>
        <w:tab w:val="right" w:pos="9072"/>
      </w:tabs>
    </w:pPr>
    <w:rPr>
      <w:rFonts w:ascii="Verdana" w:eastAsia="Times New Roman" w:hAnsi="Verdana" w:cs="Times New Roman"/>
      <w:sz w:val="20"/>
      <w:lang w:eastAsia="nb-NO"/>
    </w:rPr>
  </w:style>
  <w:style w:type="paragraph" w:customStyle="1" w:styleId="Normalkniper">
    <w:name w:val="Normal kniper"/>
    <w:basedOn w:val="Normal"/>
    <w:rsid w:val="00C57826"/>
    <w:pPr>
      <w:tabs>
        <w:tab w:val="left" w:pos="720"/>
      </w:tabs>
      <w:spacing w:after="0"/>
    </w:pPr>
    <w:rPr>
      <w:rFonts w:ascii="Verdana" w:eastAsia="Times New Roman" w:hAnsi="Verdana" w:cs="Times New Roman"/>
      <w:sz w:val="20"/>
      <w:lang w:eastAsia="nb-NO"/>
    </w:rPr>
  </w:style>
  <w:style w:type="paragraph" w:customStyle="1" w:styleId="Normalkniping">
    <w:name w:val="Normal kniping"/>
    <w:basedOn w:val="Normal"/>
    <w:pPr>
      <w:tabs>
        <w:tab w:val="left" w:pos="720"/>
      </w:tabs>
      <w:spacing w:after="0"/>
    </w:pPr>
    <w:rPr>
      <w:rFonts w:ascii="Verdana" w:eastAsia="Times New Roman" w:hAnsi="Verdana" w:cs="Times New Roman"/>
      <w:sz w:val="20"/>
      <w:lang w:eastAsia="nb-NO"/>
    </w:rPr>
  </w:style>
  <w:style w:type="paragraph" w:styleId="Listeavsnitt">
    <w:name w:val="List Paragraph"/>
    <w:basedOn w:val="Normal"/>
    <w:uiPriority w:val="34"/>
    <w:qFormat/>
    <w:rsid w:val="009A2495"/>
    <w:pPr>
      <w:ind w:left="720"/>
      <w:contextualSpacing/>
    </w:pPr>
    <w:rPr>
      <w:rFonts w:ascii="Verdana" w:eastAsia="Times New Roman" w:hAnsi="Verdana" w:cs="Times New Roman"/>
      <w:sz w:val="20"/>
      <w:lang w:eastAsia="nb-NO"/>
    </w:rPr>
  </w:style>
  <w:style w:type="paragraph" w:styleId="NormalWeb">
    <w:name w:val="Normal (Web)"/>
    <w:basedOn w:val="Normal"/>
    <w:uiPriority w:val="99"/>
    <w:semiHidden/>
    <w:unhideWhenUsed/>
    <w:rsid w:val="00C22AD6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Standardskriftforavsnitt"/>
    <w:rsid w:val="00C22AD6"/>
  </w:style>
  <w:style w:type="character" w:customStyle="1" w:styleId="Tittelikkeiinnholdfortegnelse">
    <w:name w:val="Tittel (ikke i innholdfortegnelse)"/>
    <w:uiPriority w:val="1"/>
    <w:qFormat/>
    <w:rsid w:val="009B7CD3"/>
    <w:rPr>
      <w:rFonts w:ascii="Tw Cen MT" w:hAnsi="Tw Cen MT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8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hikt-i-fscap05\avd\kk-avd\Fellesmaler\_Maler%202023\KK_Notatmal_v2023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2f844c-bb2e-4b82-9652-6ed11fde9f14">
      <Terms xmlns="http://schemas.microsoft.com/office/infopath/2007/PartnerControls"/>
    </lcf76f155ced4ddcb4097134ff3c332f>
    <TaxCatchAll xmlns="80a475af-c9d3-4ff8-8d67-fefcc98baf4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AEF688E595764C89B2A08FB3E82D40" ma:contentTypeVersion="12" ma:contentTypeDescription="Opprett et nytt dokument." ma:contentTypeScope="" ma:versionID="df81fcc4e4fa79ce9be4bae69e9ff10c">
  <xsd:schema xmlns:xsd="http://www.w3.org/2001/XMLSchema" xmlns:xs="http://www.w3.org/2001/XMLSchema" xmlns:p="http://schemas.microsoft.com/office/2006/metadata/properties" xmlns:ns2="112f844c-bb2e-4b82-9652-6ed11fde9f14" xmlns:ns3="80a475af-c9d3-4ff8-8d67-fefcc98baf4a" targetNamespace="http://schemas.microsoft.com/office/2006/metadata/properties" ma:root="true" ma:fieldsID="7ea7b12f9ae41d595e6359ee1dc7472e" ns2:_="" ns3:_="">
    <xsd:import namespace="112f844c-bb2e-4b82-9652-6ed11fde9f14"/>
    <xsd:import namespace="80a475af-c9d3-4ff8-8d67-fefcc98baf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f844c-bb2e-4b82-9652-6ed11fde9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emerkelapper" ma:readOnly="false" ma:fieldId="{5cf76f15-5ced-4ddc-b409-7134ff3c332f}" ma:taxonomyMulti="true" ma:sspId="2d3d3829-c886-45d9-be25-144c0f4b3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a475af-c9d3-4ff8-8d67-fefcc98baf4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d973a4f-4014-4bc2-8247-54cc61778818}" ma:internalName="TaxCatchAll" ma:showField="CatchAllData" ma:web="80a475af-c9d3-4ff8-8d67-fefcc98baf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282E87-8DB2-9E44-9D97-A08E03567A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503BBA-8C6E-42F7-B4FA-3BE6B8BE23E6}">
  <ds:schemaRefs>
    <ds:schemaRef ds:uri="http://schemas.microsoft.com/office/2006/metadata/properties"/>
    <ds:schemaRef ds:uri="http://schemas.microsoft.com/office/infopath/2007/PartnerControls"/>
    <ds:schemaRef ds:uri="112f844c-bb2e-4b82-9652-6ed11fde9f14"/>
    <ds:schemaRef ds:uri="80a475af-c9d3-4ff8-8d67-fefcc98baf4a"/>
  </ds:schemaRefs>
</ds:datastoreItem>
</file>

<file path=customXml/itemProps3.xml><?xml version="1.0" encoding="utf-8"?>
<ds:datastoreItem xmlns:ds="http://schemas.openxmlformats.org/officeDocument/2006/customXml" ds:itemID="{EE4CD56D-AB34-4C32-B417-EB48C70A0F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2093E7-C41E-4C67-9215-8D53B89897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2f844c-bb2e-4b82-9652-6ed11fde9f14"/>
    <ds:schemaRef ds:uri="80a475af-c9d3-4ff8-8d67-fefcc98baf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KK_Notatmal_v2023.dotx</Template>
  <TotalTime>0</TotalTime>
  <Pages>2</Pages>
  <Words>102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Notatmal</vt:lpstr>
    </vt:vector>
  </TitlesOfParts>
  <Company>Gandalf Kommunikasjon as</Company>
  <LinksUpToDate>false</LinksUpToDate>
  <CharactersWithSpaces>643</CharactersWithSpaces>
  <SharedDoc>false</SharedDoc>
  <HLinks>
    <vt:vector size="30" baseType="variant">
      <vt:variant>
        <vt:i4>917525</vt:i4>
      </vt:variant>
      <vt:variant>
        <vt:i4>-1</vt:i4>
      </vt:variant>
      <vt:variant>
        <vt:i4>2054</vt:i4>
      </vt:variant>
      <vt:variant>
        <vt:i4>1</vt:i4>
      </vt:variant>
      <vt:variant>
        <vt:lpwstr>informerer stripe60%</vt:lpwstr>
      </vt:variant>
      <vt:variant>
        <vt:lpwstr/>
      </vt:variant>
      <vt:variant>
        <vt:i4>6946921</vt:i4>
      </vt:variant>
      <vt:variant>
        <vt:i4>-1</vt:i4>
      </vt:variant>
      <vt:variant>
        <vt:i4>2059</vt:i4>
      </vt:variant>
      <vt:variant>
        <vt:i4>1</vt:i4>
      </vt:variant>
      <vt:variant>
        <vt:lpwstr>Kongsv byvaapen - grayscale</vt:lpwstr>
      </vt:variant>
      <vt:variant>
        <vt:lpwstr/>
      </vt:variant>
      <vt:variant>
        <vt:i4>917525</vt:i4>
      </vt:variant>
      <vt:variant>
        <vt:i4>-1</vt:i4>
      </vt:variant>
      <vt:variant>
        <vt:i4>2060</vt:i4>
      </vt:variant>
      <vt:variant>
        <vt:i4>1</vt:i4>
      </vt:variant>
      <vt:variant>
        <vt:lpwstr>informerer stripe60%</vt:lpwstr>
      </vt:variant>
      <vt:variant>
        <vt:lpwstr/>
      </vt:variant>
      <vt:variant>
        <vt:i4>917525</vt:i4>
      </vt:variant>
      <vt:variant>
        <vt:i4>-1</vt:i4>
      </vt:variant>
      <vt:variant>
        <vt:i4>2061</vt:i4>
      </vt:variant>
      <vt:variant>
        <vt:i4>1</vt:i4>
      </vt:variant>
      <vt:variant>
        <vt:lpwstr>informerer stripe60%</vt:lpwstr>
      </vt:variant>
      <vt:variant>
        <vt:lpwstr/>
      </vt:variant>
      <vt:variant>
        <vt:i4>917525</vt:i4>
      </vt:variant>
      <vt:variant>
        <vt:i4>-1</vt:i4>
      </vt:variant>
      <vt:variant>
        <vt:i4>2062</vt:i4>
      </vt:variant>
      <vt:variant>
        <vt:i4>1</vt:i4>
      </vt:variant>
      <vt:variant>
        <vt:lpwstr>informerer stripe60%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Notatmal</dc:title>
  <dc:subject>Mal</dc:subject>
  <dc:creator>Joakim Haugen</dc:creator>
  <cp:keywords/>
  <dc:description/>
  <cp:lastModifiedBy>Joakim Haugen</cp:lastModifiedBy>
  <cp:revision>1</cp:revision>
  <cp:lastPrinted>1899-12-31T23:00:00Z</cp:lastPrinted>
  <dcterms:created xsi:type="dcterms:W3CDTF">2026-03-12T09:46:00Z</dcterms:created>
  <dcterms:modified xsi:type="dcterms:W3CDTF">2026-03-12T09:47:00Z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0x01010009AEF688E595764C89B2A08FB3E82D40</vt:lpwstr>
  </property>
  <property fmtid="{D5CDD505-2E9C-101B-9397-08002B2CF9AE}" pid="3" name="MediaServiceImageTags">
    <vt:lpwstr/>
  </property>
</Properties>
</file>